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539BB" w14:textId="6E12EED7" w:rsidR="00287953" w:rsidRDefault="003E3CB6" w:rsidP="002879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LEGH</w:t>
      </w:r>
      <w:r>
        <w:rPr>
          <w:rFonts w:cs="Times New Roman"/>
          <w:szCs w:val="24"/>
        </w:rPr>
        <w:t xml:space="preserve">      (d.ca.1439)</w:t>
      </w:r>
    </w:p>
    <w:p w14:paraId="2510706C" w14:textId="5ECAA7B8" w:rsidR="003E3CB6" w:rsidRDefault="003E3CB6" w:rsidP="002879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Esquire.</w:t>
      </w:r>
    </w:p>
    <w:p w14:paraId="1DB655B2" w14:textId="77777777" w:rsidR="003E3CB6" w:rsidRDefault="003E3CB6" w:rsidP="00287953">
      <w:pPr>
        <w:pStyle w:val="NoSpacing"/>
        <w:rPr>
          <w:rFonts w:cs="Times New Roman"/>
          <w:szCs w:val="24"/>
        </w:rPr>
      </w:pPr>
    </w:p>
    <w:p w14:paraId="2DE883F9" w14:textId="77777777" w:rsidR="003E3CB6" w:rsidRDefault="003E3CB6" w:rsidP="00287953">
      <w:pPr>
        <w:pStyle w:val="NoSpacing"/>
        <w:rPr>
          <w:rFonts w:cs="Times New Roman"/>
          <w:szCs w:val="24"/>
        </w:rPr>
      </w:pPr>
    </w:p>
    <w:p w14:paraId="5F26DA0A" w14:textId="5E4538AD" w:rsidR="003E3CB6" w:rsidRDefault="003E3CB6" w:rsidP="002879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Jun.1439</w:t>
      </w:r>
      <w:r>
        <w:rPr>
          <w:rFonts w:cs="Times New Roman"/>
          <w:szCs w:val="24"/>
        </w:rPr>
        <w:tab/>
        <w:t>Writ of diem clausit extremum to the Escheators of Essex and Surrey.</w:t>
      </w:r>
    </w:p>
    <w:p w14:paraId="2054F77B" w14:textId="228E77E1" w:rsidR="003E3CB6" w:rsidRDefault="003E3CB6" w:rsidP="002879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1437-45 p.53)</w:t>
      </w:r>
    </w:p>
    <w:p w14:paraId="5B387EA2" w14:textId="3FBEB967" w:rsidR="002A05F3" w:rsidRDefault="002A05F3" w:rsidP="002A05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9 Jul.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Writ of diem clausit extremum to the Escheator of Kent.  (ibid.p.54)</w:t>
      </w:r>
    </w:p>
    <w:p w14:paraId="77B29BD7" w14:textId="77777777" w:rsidR="003E3CB6" w:rsidRDefault="003E3CB6" w:rsidP="00287953">
      <w:pPr>
        <w:pStyle w:val="NoSpacing"/>
        <w:rPr>
          <w:rFonts w:cs="Times New Roman"/>
          <w:szCs w:val="24"/>
        </w:rPr>
      </w:pPr>
    </w:p>
    <w:p w14:paraId="2A89D597" w14:textId="77777777" w:rsidR="003E3CB6" w:rsidRDefault="003E3CB6" w:rsidP="00287953">
      <w:pPr>
        <w:pStyle w:val="NoSpacing"/>
        <w:rPr>
          <w:rFonts w:cs="Times New Roman"/>
          <w:szCs w:val="24"/>
        </w:rPr>
      </w:pPr>
    </w:p>
    <w:p w14:paraId="4BEB4C81" w14:textId="6A3CCC04" w:rsidR="003E3CB6" w:rsidRDefault="003E3CB6" w:rsidP="002879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June 2023</w:t>
      </w:r>
    </w:p>
    <w:p w14:paraId="0731968D" w14:textId="141425FD" w:rsidR="002A05F3" w:rsidRPr="003E3CB6" w:rsidRDefault="002A05F3" w:rsidP="002879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June 2023</w:t>
      </w:r>
    </w:p>
    <w:p w14:paraId="2EEDC716" w14:textId="4A1CC868" w:rsidR="00287953" w:rsidRPr="00287953" w:rsidRDefault="00287953" w:rsidP="00287953">
      <w:pPr>
        <w:pStyle w:val="NoSpacing"/>
        <w:rPr>
          <w:rFonts w:cs="Times New Roman"/>
          <w:szCs w:val="24"/>
        </w:rPr>
      </w:pPr>
    </w:p>
    <w:p w14:paraId="023942FA" w14:textId="6FF02A75" w:rsidR="00287953" w:rsidRPr="00287953" w:rsidRDefault="00287953" w:rsidP="00287953">
      <w:pPr>
        <w:pStyle w:val="NoSpacing"/>
        <w:rPr>
          <w:rFonts w:cs="Times New Roman"/>
          <w:szCs w:val="24"/>
          <w:u w:val="single"/>
        </w:rPr>
      </w:pPr>
      <w:r>
        <w:rPr>
          <w:rFonts w:cs="Times New Roman"/>
          <w:szCs w:val="24"/>
          <w:u w:val="single"/>
        </w:rPr>
        <w:t xml:space="preserve">               </w:t>
      </w:r>
    </w:p>
    <w:p w14:paraId="04536008" w14:textId="630298A7" w:rsidR="00287953" w:rsidRPr="00287953" w:rsidRDefault="00287953" w:rsidP="00287953">
      <w:pPr>
        <w:pStyle w:val="NoSpacing"/>
        <w:rPr>
          <w:rFonts w:cs="Times New Roman"/>
          <w:szCs w:val="24"/>
        </w:rPr>
      </w:pPr>
    </w:p>
    <w:p w14:paraId="0C7A33CF" w14:textId="67C5E852" w:rsidR="00A87854" w:rsidRPr="00287953" w:rsidRDefault="00A87854" w:rsidP="00285383">
      <w:pPr>
        <w:pStyle w:val="NoSpacing"/>
        <w:rPr>
          <w:rFonts w:cs="Times New Roman"/>
          <w:szCs w:val="24"/>
        </w:rPr>
      </w:pPr>
    </w:p>
    <w:p w14:paraId="18ACF99A" w14:textId="77A4D62D" w:rsidR="00285383" w:rsidRPr="00285383" w:rsidRDefault="00285383" w:rsidP="00285383">
      <w:pPr>
        <w:pStyle w:val="NoSpacing"/>
        <w:rPr>
          <w:rFonts w:cs="Times New Roman"/>
          <w:szCs w:val="24"/>
        </w:rPr>
      </w:pPr>
    </w:p>
    <w:p w14:paraId="328E3BB5" w14:textId="74E44165" w:rsidR="00285383" w:rsidRPr="00285383" w:rsidRDefault="00285383" w:rsidP="00285383">
      <w:pPr>
        <w:pStyle w:val="NoSpacing"/>
        <w:rPr>
          <w:rFonts w:cs="Times New Roman"/>
          <w:szCs w:val="24"/>
        </w:rPr>
      </w:pPr>
    </w:p>
    <w:p w14:paraId="0FE81BE9" w14:textId="13D7D2C1" w:rsidR="00285383" w:rsidRPr="00285383" w:rsidRDefault="00285383" w:rsidP="00285383">
      <w:pPr>
        <w:pStyle w:val="NoSpacing"/>
        <w:rPr>
          <w:rFonts w:cs="Times New Roman"/>
          <w:szCs w:val="24"/>
        </w:rPr>
      </w:pPr>
    </w:p>
    <w:p w14:paraId="009F96EF" w14:textId="549E58E5" w:rsidR="006E1FC5" w:rsidRPr="006E1FC5" w:rsidRDefault="006E1FC5" w:rsidP="006E1FC5">
      <w:pPr>
        <w:pStyle w:val="NoSpacing"/>
        <w:rPr>
          <w:rFonts w:cs="Times New Roman"/>
          <w:szCs w:val="24"/>
        </w:rPr>
      </w:pPr>
    </w:p>
    <w:p w14:paraId="188D22AF" w14:textId="45CFBD5E" w:rsidR="006E1FC5" w:rsidRPr="006E1FC5" w:rsidRDefault="006E1FC5" w:rsidP="006E1FC5">
      <w:pPr>
        <w:pStyle w:val="NoSpacing"/>
        <w:rPr>
          <w:rFonts w:cs="Times New Roman"/>
          <w:szCs w:val="24"/>
        </w:rPr>
      </w:pPr>
    </w:p>
    <w:p w14:paraId="169BFF39" w14:textId="7FC12A67" w:rsidR="006E1FC5" w:rsidRPr="006E1FC5" w:rsidRDefault="006E1FC5" w:rsidP="006E1FC5">
      <w:pPr>
        <w:pStyle w:val="NoSpacing"/>
        <w:rPr>
          <w:rFonts w:cs="Times New Roman"/>
          <w:szCs w:val="24"/>
        </w:rPr>
      </w:pPr>
    </w:p>
    <w:p w14:paraId="5EA0557C" w14:textId="7512B639" w:rsidR="006E1FC5" w:rsidRPr="006E1FC5" w:rsidRDefault="006E1FC5" w:rsidP="006E1FC5">
      <w:pPr>
        <w:pStyle w:val="NoSpacing"/>
        <w:rPr>
          <w:rFonts w:cs="Times New Roman"/>
          <w:b/>
          <w:bCs/>
          <w:szCs w:val="24"/>
        </w:rPr>
      </w:pPr>
    </w:p>
    <w:p w14:paraId="62525E96" w14:textId="5998D17E" w:rsidR="006E1FC5" w:rsidRPr="006E1FC5" w:rsidRDefault="006E1FC5" w:rsidP="006E1FC5">
      <w:pPr>
        <w:pStyle w:val="NoSpacing"/>
        <w:rPr>
          <w:rFonts w:cs="Times New Roman"/>
          <w:szCs w:val="24"/>
        </w:rPr>
      </w:pPr>
    </w:p>
    <w:p w14:paraId="09CDA9AE" w14:textId="63344F8D" w:rsidR="006E1FC5" w:rsidRPr="006E1FC5" w:rsidRDefault="006E1FC5" w:rsidP="006E1FC5">
      <w:pPr>
        <w:pStyle w:val="NoSpacing"/>
        <w:rPr>
          <w:rFonts w:cs="Times New Roman"/>
          <w:szCs w:val="24"/>
        </w:rPr>
      </w:pPr>
    </w:p>
    <w:sectPr w:rsidR="006E1FC5" w:rsidRPr="006E1F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B2F50" w14:textId="77777777" w:rsidR="001B34CA" w:rsidRDefault="001B34CA" w:rsidP="009139A6">
      <w:r>
        <w:separator/>
      </w:r>
    </w:p>
  </w:endnote>
  <w:endnote w:type="continuationSeparator" w:id="0">
    <w:p w14:paraId="5E80C711" w14:textId="77777777" w:rsidR="001B34CA" w:rsidRDefault="001B34C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DB06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CD58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4189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63DB7" w14:textId="77777777" w:rsidR="001B34CA" w:rsidRDefault="001B34CA" w:rsidP="009139A6">
      <w:r>
        <w:separator/>
      </w:r>
    </w:p>
  </w:footnote>
  <w:footnote w:type="continuationSeparator" w:id="0">
    <w:p w14:paraId="06151FB9" w14:textId="77777777" w:rsidR="001B34CA" w:rsidRDefault="001B34C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FA8A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3CB1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525F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CA"/>
    <w:rsid w:val="000666E0"/>
    <w:rsid w:val="0015318D"/>
    <w:rsid w:val="001B34CA"/>
    <w:rsid w:val="002510B7"/>
    <w:rsid w:val="00285383"/>
    <w:rsid w:val="00287953"/>
    <w:rsid w:val="002A05F3"/>
    <w:rsid w:val="003E3CB6"/>
    <w:rsid w:val="005C130B"/>
    <w:rsid w:val="006E1FC5"/>
    <w:rsid w:val="007174D0"/>
    <w:rsid w:val="00826F5C"/>
    <w:rsid w:val="008A2DA5"/>
    <w:rsid w:val="009139A6"/>
    <w:rsid w:val="009448BB"/>
    <w:rsid w:val="00947624"/>
    <w:rsid w:val="00A3176C"/>
    <w:rsid w:val="00A87854"/>
    <w:rsid w:val="00AE65F8"/>
    <w:rsid w:val="00B538C9"/>
    <w:rsid w:val="00BA00AB"/>
    <w:rsid w:val="00C11F7E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C9E0BF"/>
  <w15:chartTrackingRefBased/>
  <w15:docId w15:val="{50F73026-48F2-4DB5-B118-086216940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B34CA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E1F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141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2023-06-22T16:58:00Z</dcterms:created>
  <dcterms:modified xsi:type="dcterms:W3CDTF">2023-06-24T16:54:00Z</dcterms:modified>
</cp:coreProperties>
</file>